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bookmarkStart w:id="0" w:name="_GoBack"/>
      <w:bookmarkEnd w:id="0"/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C81254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11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19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20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 xml:space="preserve">232 </w:t>
      </w:r>
      <w:r w:rsidR="00C81254">
        <w:rPr>
          <w:sz w:val="20"/>
          <w:szCs w:val="20"/>
        </w:rPr>
        <w:t xml:space="preserve">Masterpieces of </w:t>
      </w:r>
      <w:r w:rsidR="00E852F8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World</w:t>
      </w:r>
      <w:r w:rsidR="004F01B4">
        <w:rPr>
          <w:sz w:val="20"/>
          <w:szCs w:val="20"/>
        </w:rPr>
        <w:t xml:space="preserve"> 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 xml:space="preserve">Literature 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C81254">
        <w:rPr>
          <w:sz w:val="20"/>
          <w:szCs w:val="20"/>
        </w:rPr>
        <w:t>Fall</w:t>
      </w:r>
      <w:r w:rsidR="00C65554" w:rsidRPr="00EC3C87">
        <w:rPr>
          <w:sz w:val="20"/>
          <w:szCs w:val="20"/>
        </w:rPr>
        <w:t xml:space="preserve"> 20</w:t>
      </w:r>
      <w:r w:rsidR="00C81254">
        <w:rPr>
          <w:sz w:val="20"/>
          <w:szCs w:val="20"/>
        </w:rPr>
        <w:t>20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2345"/>
        <w:gridCol w:w="1394"/>
        <w:gridCol w:w="1233"/>
        <w:gridCol w:w="1362"/>
        <w:gridCol w:w="1351"/>
        <w:gridCol w:w="1390"/>
        <w:gridCol w:w="1072"/>
        <w:gridCol w:w="1227"/>
      </w:tblGrid>
      <w:tr w:rsidR="00C81254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81254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29 </w:t>
            </w:r>
            <w:r w:rsidR="00B8637B">
              <w:rPr>
                <w:sz w:val="20"/>
                <w:szCs w:val="20"/>
              </w:rPr>
              <w:t>out</w:t>
            </w:r>
            <w:r w:rsidR="005B3D32">
              <w:rPr>
                <w:sz w:val="20"/>
                <w:szCs w:val="20"/>
              </w:rPr>
              <w:t xml:space="preserve"> of </w:t>
            </w:r>
            <w:r w:rsidR="00E804C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4</w:t>
            </w:r>
            <w:r w:rsidR="00E804C8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>
              <w:rPr>
                <w:sz w:val="20"/>
                <w:szCs w:val="20"/>
              </w:rPr>
              <w:t>. Students were able the basic elements of literature to critically analyze the stories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C81254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C8125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0A761A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294B09">
              <w:rPr>
                <w:sz w:val="20"/>
                <w:szCs w:val="20"/>
              </w:rPr>
              <w:t xml:space="preserve">score a 2 or higher </w:t>
            </w:r>
            <w:r w:rsidR="00C81254">
              <w:rPr>
                <w:sz w:val="20"/>
                <w:szCs w:val="20"/>
              </w:rPr>
              <w:t>in applying the basic elements of literature in their analysis.</w:t>
            </w:r>
            <w:r w:rsidR="00294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C81254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</w:t>
            </w:r>
            <w:r w:rsidR="00C81254">
              <w:rPr>
                <w:sz w:val="20"/>
                <w:szCs w:val="20"/>
              </w:rPr>
              <w:t>20</w:t>
            </w:r>
            <w:r w:rsidR="00B13446">
              <w:rPr>
                <w:sz w:val="20"/>
                <w:szCs w:val="20"/>
              </w:rPr>
              <w:t xml:space="preserve"> </w:t>
            </w:r>
            <w:r w:rsidR="00E804C8">
              <w:rPr>
                <w:sz w:val="20"/>
                <w:szCs w:val="20"/>
              </w:rPr>
              <w:t>8</w:t>
            </w:r>
            <w:r w:rsidR="00C81254">
              <w:rPr>
                <w:sz w:val="20"/>
                <w:szCs w:val="20"/>
              </w:rPr>
              <w:t>5</w:t>
            </w:r>
            <w:r w:rsidR="004F01B4">
              <w:rPr>
                <w:sz w:val="20"/>
                <w:szCs w:val="20"/>
              </w:rPr>
              <w:t xml:space="preserve"> 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E5094F">
              <w:rPr>
                <w:sz w:val="20"/>
                <w:szCs w:val="20"/>
              </w:rPr>
              <w:t xml:space="preserve">scored a 2 or higher on </w:t>
            </w:r>
            <w:r w:rsidR="00C81254">
              <w:rPr>
                <w:sz w:val="20"/>
                <w:szCs w:val="20"/>
              </w:rPr>
              <w:t>Research: Analysis, synthesizing, and critique of information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E804C8">
              <w:rPr>
                <w:sz w:val="20"/>
                <w:szCs w:val="20"/>
              </w:rPr>
              <w:t>8</w:t>
            </w:r>
            <w:r w:rsidR="00C81254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E852F8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who will </w:t>
            </w:r>
            <w:r w:rsidR="00E5094F">
              <w:rPr>
                <w:sz w:val="20"/>
                <w:szCs w:val="20"/>
              </w:rPr>
              <w:t xml:space="preserve">score a 2 or higher on </w:t>
            </w:r>
            <w:r w:rsidR="00C81254">
              <w:rPr>
                <w:sz w:val="20"/>
                <w:szCs w:val="20"/>
              </w:rPr>
              <w:t>Research Analysis</w:t>
            </w:r>
            <w:r w:rsidR="006959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C81254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36BF8">
              <w:rPr>
                <w:sz w:val="20"/>
                <w:szCs w:val="20"/>
              </w:rPr>
              <w:t xml:space="preserve">who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>score a 2 or higher on</w:t>
            </w:r>
            <w:r w:rsidR="00C81254">
              <w:rPr>
                <w:sz w:val="20"/>
                <w:szCs w:val="20"/>
              </w:rPr>
              <w:t xml:space="preserve"> Research Analysis</w:t>
            </w:r>
          </w:p>
        </w:tc>
      </w:tr>
      <w:tr w:rsidR="00C81254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A761A"/>
    <w:rsid w:val="000C4156"/>
    <w:rsid w:val="000E257A"/>
    <w:rsid w:val="000F3F14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4F01B4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7404F"/>
    <w:rsid w:val="00876FA1"/>
    <w:rsid w:val="00894C6D"/>
    <w:rsid w:val="008A2C22"/>
    <w:rsid w:val="008C5CFA"/>
    <w:rsid w:val="008D292D"/>
    <w:rsid w:val="008E05FC"/>
    <w:rsid w:val="00944D97"/>
    <w:rsid w:val="009B27EF"/>
    <w:rsid w:val="009B54DB"/>
    <w:rsid w:val="009D5867"/>
    <w:rsid w:val="00A23226"/>
    <w:rsid w:val="00A8154A"/>
    <w:rsid w:val="00AA2D55"/>
    <w:rsid w:val="00AD5087"/>
    <w:rsid w:val="00B13446"/>
    <w:rsid w:val="00B31DE3"/>
    <w:rsid w:val="00B42B13"/>
    <w:rsid w:val="00B46D17"/>
    <w:rsid w:val="00B8637B"/>
    <w:rsid w:val="00C2307A"/>
    <w:rsid w:val="00C36EEE"/>
    <w:rsid w:val="00C46EEC"/>
    <w:rsid w:val="00C65554"/>
    <w:rsid w:val="00C81254"/>
    <w:rsid w:val="00C854A6"/>
    <w:rsid w:val="00C94D45"/>
    <w:rsid w:val="00CD11C0"/>
    <w:rsid w:val="00CD7657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B29D5"/>
    <w:rsid w:val="00E03955"/>
    <w:rsid w:val="00E118ED"/>
    <w:rsid w:val="00E361C3"/>
    <w:rsid w:val="00E37670"/>
    <w:rsid w:val="00E5094F"/>
    <w:rsid w:val="00E64419"/>
    <w:rsid w:val="00E75AA2"/>
    <w:rsid w:val="00E804C8"/>
    <w:rsid w:val="00E852F8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6D1F8F-AC0F-40EC-8803-1C3E8A2A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13626F58</Template>
  <TotalTime>0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2021-05-05T14:54:00Z</dcterms:created>
  <dcterms:modified xsi:type="dcterms:W3CDTF">2021-05-05T14:54:00Z</dcterms:modified>
</cp:coreProperties>
</file>